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26EF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FREYSELL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5BED6149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BA0BC8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862C9ED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Apr.1404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for going to Calais to serve under</w:t>
      </w:r>
    </w:p>
    <w:p w14:paraId="10E973E0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John Beaufort, Earl of Somerset(q.v.).</w:t>
      </w:r>
    </w:p>
    <w:p w14:paraId="670F05A1" w14:textId="77777777" w:rsidR="007871A0" w:rsidRDefault="007871A0" w:rsidP="007871A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C76/87, m5,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657E69A" w14:textId="77777777" w:rsidR="007871A0" w:rsidRDefault="007871A0" w:rsidP="007871A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3536781D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5AAC608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7BDE0D" w14:textId="77777777" w:rsidR="007871A0" w:rsidRDefault="007871A0" w:rsidP="007871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November 2022</w:t>
      </w:r>
    </w:p>
    <w:p w14:paraId="57575D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D05A6" w14:textId="77777777" w:rsidR="007871A0" w:rsidRDefault="007871A0" w:rsidP="009139A6">
      <w:r>
        <w:separator/>
      </w:r>
    </w:p>
  </w:endnote>
  <w:endnote w:type="continuationSeparator" w:id="0">
    <w:p w14:paraId="336A2DE8" w14:textId="77777777" w:rsidR="007871A0" w:rsidRDefault="007871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EF3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BA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BE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19BCC" w14:textId="77777777" w:rsidR="007871A0" w:rsidRDefault="007871A0" w:rsidP="009139A6">
      <w:r>
        <w:separator/>
      </w:r>
    </w:p>
  </w:footnote>
  <w:footnote w:type="continuationSeparator" w:id="0">
    <w:p w14:paraId="5222855B" w14:textId="77777777" w:rsidR="007871A0" w:rsidRDefault="007871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3D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53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8D3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1A0"/>
    <w:rsid w:val="000666E0"/>
    <w:rsid w:val="002510B7"/>
    <w:rsid w:val="005C130B"/>
    <w:rsid w:val="007871A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1A878"/>
  <w15:chartTrackingRefBased/>
  <w15:docId w15:val="{3B3B0C42-48BF-4F0D-AA4D-378BE6BA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2022-11-25T20:02:00Z</dcterms:created>
  <dcterms:modified xsi:type="dcterms:W3CDTF">2022-11-25T20:03:00Z</dcterms:modified>
</cp:coreProperties>
</file>